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97F14" w:rsidP="2DABDEAA" w:rsidRDefault="00997F14" w14:paraId="0455FD30" w14:textId="510AFB8E">
      <w:pPr>
        <w:pStyle w:val="Normalny"/>
        <w:spacing w:after="200" w:line="240" w:lineRule="auto"/>
        <w:jc w:val="right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2DABDEAA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DABDEAA" w:rsidR="794F4A6D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Załącznik nr 1.5 do Zarządzenia Rektora UR nr 7/2023</w:t>
      </w:r>
    </w:p>
    <w:p w:rsidR="794F4A6D" w:rsidP="2DABDEAA" w:rsidRDefault="794F4A6D" w14:paraId="4AEDF66F" w14:textId="2E88E2C6">
      <w:pPr>
        <w:spacing w:after="0" w:line="24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6"/>
          <w:szCs w:val="36"/>
          <w:lang w:val="pl-PL"/>
        </w:rPr>
      </w:pPr>
      <w:r w:rsidRPr="2DABDEAA" w:rsidR="794F4A6D">
        <w:rPr>
          <w:rFonts w:ascii="Calibri" w:hAnsi="Calibri" w:eastAsia="Calibri" w:cs="Calibri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36"/>
          <w:szCs w:val="36"/>
          <w:lang w:val="pl-PL"/>
        </w:rPr>
        <w:t>SYLABUS</w:t>
      </w:r>
    </w:p>
    <w:p w:rsidR="794F4A6D" w:rsidP="2DABDEAA" w:rsidRDefault="794F4A6D" w14:paraId="0CF7A92A" w14:textId="0E424E2E">
      <w:pPr>
        <w:spacing w:after="0" w:line="240" w:lineRule="exact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2DABDEAA" w:rsidR="794F4A6D">
        <w:rPr>
          <w:rFonts w:ascii="Calibri" w:hAnsi="Calibri" w:eastAsia="Calibri" w:cs="Calibri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 xml:space="preserve">dotyczy cyklu kształcenia </w:t>
      </w:r>
      <w:r w:rsidRPr="2DABDEAA" w:rsidR="794F4A6D">
        <w:rPr>
          <w:rFonts w:ascii="Calibri" w:hAnsi="Calibri" w:eastAsia="Calibri" w:cs="Calibri"/>
          <w:b w:val="0"/>
          <w:bCs w:val="0"/>
          <w:i w:val="1"/>
          <w:iCs w:val="1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 xml:space="preserve">od </w:t>
      </w:r>
      <w:r w:rsidRPr="2DABDEAA" w:rsidR="794F4A6D">
        <w:rPr>
          <w:rFonts w:ascii="Calibri" w:hAnsi="Calibri" w:eastAsia="Calibri" w:cs="Calibri"/>
          <w:b w:val="1"/>
          <w:bCs w:val="1"/>
          <w:i w:val="1"/>
          <w:iCs w:val="1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>2023/2024</w:t>
      </w:r>
      <w:r w:rsidRPr="2DABDEAA" w:rsidR="794F4A6D">
        <w:rPr>
          <w:rFonts w:ascii="Calibri" w:hAnsi="Calibri" w:eastAsia="Calibri" w:cs="Calibri"/>
          <w:b w:val="0"/>
          <w:bCs w:val="0"/>
          <w:i w:val="1"/>
          <w:iCs w:val="1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 xml:space="preserve"> do </w:t>
      </w:r>
      <w:r w:rsidRPr="2DABDEAA" w:rsidR="794F4A6D">
        <w:rPr>
          <w:rFonts w:ascii="Calibri" w:hAnsi="Calibri" w:eastAsia="Calibri" w:cs="Calibri"/>
          <w:b w:val="1"/>
          <w:bCs w:val="1"/>
          <w:i w:val="1"/>
          <w:iCs w:val="1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>2024/2025</w:t>
      </w:r>
    </w:p>
    <w:p w:rsidR="794F4A6D" w:rsidP="2DABDEAA" w:rsidRDefault="794F4A6D" w14:paraId="1192D486" w14:textId="4FEE322F">
      <w:pPr>
        <w:spacing w:after="0" w:line="240" w:lineRule="exact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2DABDEAA" w:rsidR="794F4A6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(skrajne daty)</w:t>
      </w:r>
    </w:p>
    <w:p w:rsidR="2DABDEAA" w:rsidP="2DABDEAA" w:rsidRDefault="2DABDEAA" w14:paraId="33917EC5" w14:textId="2F44760A">
      <w:pPr>
        <w:spacing w:after="0" w:line="240" w:lineRule="exact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794F4A6D" w:rsidP="2DABDEAA" w:rsidRDefault="794F4A6D" w14:paraId="5BF23ACC" w14:textId="1C32708A">
      <w:pPr>
        <w:spacing w:after="0" w:line="240" w:lineRule="exact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2DABDEAA" w:rsidR="794F4A6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Rok akademicki 2024/2025</w:t>
      </w:r>
    </w:p>
    <w:p w:rsidR="2DABDEAA" w:rsidP="2DABDEAA" w:rsidRDefault="2DABDEAA" w14:paraId="3B0688FF" w14:textId="47879860">
      <w:pPr>
        <w:pStyle w:val="Normalny"/>
        <w:spacing w:line="240" w:lineRule="auto"/>
        <w:jc w:val="right"/>
      </w:pPr>
    </w:p>
    <w:p xmlns:wp14="http://schemas.microsoft.com/office/word/2010/wordml" w:rsidRPr="009C54AE" w:rsidR="00375B49" w:rsidP="00375B49" w:rsidRDefault="00375B49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375B49" w:rsidTr="2DABDEAA" w14:paraId="7523103F" wp14:textId="77777777">
        <w:tc>
          <w:tcPr>
            <w:tcW w:w="2694" w:type="dxa"/>
            <w:tcMar/>
            <w:vAlign w:val="center"/>
          </w:tcPr>
          <w:p w:rsidRPr="009C54AE" w:rsidR="00375B49" w:rsidP="00C35A13" w:rsidRDefault="00375B49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113604" w:rsidR="00375B49" w:rsidP="00113604" w:rsidRDefault="00113604" w14:paraId="0F22C079" wp14:textId="77777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" w:hAnsi="Times"/>
                <w:color w:val="000000"/>
                <w:shd w:val="clear" w:color="auto" w:fill="FFFFFF"/>
              </w:rPr>
              <w:t>Public relations i tworzenie wizerunku</w:t>
            </w:r>
          </w:p>
        </w:tc>
      </w:tr>
      <w:tr xmlns:wp14="http://schemas.microsoft.com/office/word/2010/wordml" w:rsidRPr="009C54AE" w:rsidR="00375B49" w:rsidTr="2DABDEAA" w14:paraId="1816A519" wp14:textId="77777777">
        <w:tc>
          <w:tcPr>
            <w:tcW w:w="2694" w:type="dxa"/>
            <w:tcMar/>
            <w:vAlign w:val="center"/>
          </w:tcPr>
          <w:p w:rsidRPr="009C54AE" w:rsidR="00375B49" w:rsidP="00C35A13" w:rsidRDefault="00375B49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BF2155" w:rsidR="00375B49" w:rsidP="00C35A13" w:rsidRDefault="00375B49" w14:paraId="3C1C231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ASO</w:t>
            </w:r>
            <w:r w:rsidR="007A36E4">
              <w:rPr>
                <w:b w:val="0"/>
                <w:color w:val="auto"/>
                <w:sz w:val="22"/>
              </w:rPr>
              <w:t>61</w:t>
            </w:r>
          </w:p>
        </w:tc>
      </w:tr>
      <w:tr xmlns:wp14="http://schemas.microsoft.com/office/word/2010/wordml" w:rsidRPr="009C54AE" w:rsidR="00375B49" w:rsidTr="2DABDEAA" w14:paraId="5C0172EC" wp14:textId="77777777">
        <w:tc>
          <w:tcPr>
            <w:tcW w:w="2694" w:type="dxa"/>
            <w:tcMar/>
            <w:vAlign w:val="center"/>
          </w:tcPr>
          <w:p w:rsidRPr="009C54AE" w:rsidR="00375B49" w:rsidP="00C35A13" w:rsidRDefault="00375B49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F2155" w:rsidR="00375B49" w:rsidP="00C35A13" w:rsidRDefault="001A7DD3" w14:paraId="7E3E300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xmlns:wp14="http://schemas.microsoft.com/office/word/2010/wordml" w:rsidRPr="009C54AE" w:rsidR="00375B49" w:rsidTr="2DABDEAA" w14:paraId="7B3F2A40" wp14:textId="77777777">
        <w:tc>
          <w:tcPr>
            <w:tcW w:w="2694" w:type="dxa"/>
            <w:tcMar/>
            <w:vAlign w:val="center"/>
          </w:tcPr>
          <w:p w:rsidRPr="009C54AE" w:rsidR="00375B49" w:rsidP="00C35A13" w:rsidRDefault="00375B49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F2155" w:rsidR="00375B49" w:rsidP="00C35A13" w:rsidRDefault="001A7DD3" w14:paraId="50EE027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</w:t>
            </w:r>
            <w:r>
              <w:rPr>
                <w:b w:val="0"/>
                <w:color w:val="auto"/>
                <w:sz w:val="22"/>
              </w:rPr>
              <w:t>/</w:t>
            </w:r>
            <w:r w:rsidRPr="00600569" w:rsidR="00375B49">
              <w:rPr>
                <w:b w:val="0"/>
                <w:color w:val="auto"/>
                <w:sz w:val="22"/>
              </w:rPr>
              <w:t>Zakład</w:t>
            </w:r>
            <w:r w:rsidR="00375B49">
              <w:rPr>
                <w:b w:val="0"/>
                <w:color w:val="auto"/>
                <w:sz w:val="22"/>
              </w:rPr>
              <w:t xml:space="preserve"> Prawa </w:t>
            </w:r>
            <w:r w:rsidRPr="00600569" w:rsidR="00375B49">
              <w:rPr>
                <w:b w:val="0"/>
                <w:color w:val="auto"/>
                <w:sz w:val="22"/>
              </w:rPr>
              <w:t>Gospodarczego</w:t>
            </w:r>
          </w:p>
        </w:tc>
      </w:tr>
      <w:tr xmlns:wp14="http://schemas.microsoft.com/office/word/2010/wordml" w:rsidRPr="009C54AE" w:rsidR="00375B49" w:rsidTr="2DABDEAA" w14:paraId="3CB95E45" wp14:textId="77777777">
        <w:tc>
          <w:tcPr>
            <w:tcW w:w="2694" w:type="dxa"/>
            <w:tcMar/>
            <w:vAlign w:val="center"/>
          </w:tcPr>
          <w:p w:rsidRPr="009C54AE" w:rsidR="00375B49" w:rsidP="00C35A13" w:rsidRDefault="00375B49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F2155" w:rsidR="00375B49" w:rsidP="00C35A13" w:rsidRDefault="00375B49" w14:paraId="6E8D976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xmlns:wp14="http://schemas.microsoft.com/office/word/2010/wordml" w:rsidRPr="009C54AE" w:rsidR="00375B49" w:rsidTr="2DABDEAA" w14:paraId="47060645" wp14:textId="77777777">
        <w:tc>
          <w:tcPr>
            <w:tcW w:w="2694" w:type="dxa"/>
            <w:tcMar/>
            <w:vAlign w:val="center"/>
          </w:tcPr>
          <w:p w:rsidRPr="009C54AE" w:rsidR="00375B49" w:rsidP="00C35A13" w:rsidRDefault="00375B49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F2155" w:rsidR="00375B49" w:rsidP="00C35A13" w:rsidRDefault="00375B49" w14:paraId="1825861C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sz w:val="24"/>
                <w:szCs w:val="24"/>
              </w:rPr>
              <w:t>Studia drugiego stopnia</w:t>
            </w:r>
          </w:p>
        </w:tc>
      </w:tr>
      <w:tr xmlns:wp14="http://schemas.microsoft.com/office/word/2010/wordml" w:rsidRPr="009C54AE" w:rsidR="00375B49" w:rsidTr="2DABDEAA" w14:paraId="3A488BE5" wp14:textId="77777777">
        <w:tc>
          <w:tcPr>
            <w:tcW w:w="2694" w:type="dxa"/>
            <w:tcMar/>
            <w:vAlign w:val="center"/>
          </w:tcPr>
          <w:p w:rsidRPr="009C54AE" w:rsidR="00375B49" w:rsidP="00C35A13" w:rsidRDefault="00375B49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F2155" w:rsidR="00375B49" w:rsidP="00C35A13" w:rsidRDefault="00375B49" w14:paraId="37EEED7E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proofErr w:type="spellStart"/>
            <w:r>
              <w:rPr>
                <w:b w:val="0"/>
                <w:color w:val="auto"/>
                <w:sz w:val="22"/>
              </w:rPr>
              <w:t>Ogólnoakademicki</w:t>
            </w:r>
            <w:proofErr w:type="spellEnd"/>
          </w:p>
        </w:tc>
      </w:tr>
      <w:tr xmlns:wp14="http://schemas.microsoft.com/office/word/2010/wordml" w:rsidRPr="009C54AE" w:rsidR="00375B49" w:rsidTr="2DABDEAA" w14:paraId="0132ED40" wp14:textId="77777777">
        <w:tc>
          <w:tcPr>
            <w:tcW w:w="2694" w:type="dxa"/>
            <w:tcMar/>
            <w:vAlign w:val="center"/>
          </w:tcPr>
          <w:p w:rsidRPr="009C54AE" w:rsidR="00375B49" w:rsidP="00C35A13" w:rsidRDefault="00375B49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F2155" w:rsidR="00375B49" w:rsidP="00C35A13" w:rsidRDefault="00375B49" w14:paraId="5C7FA26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niestacjonarne</w:t>
            </w:r>
          </w:p>
        </w:tc>
      </w:tr>
      <w:tr xmlns:wp14="http://schemas.microsoft.com/office/word/2010/wordml" w:rsidRPr="009C54AE" w:rsidR="00375B49" w:rsidTr="2DABDEAA" w14:paraId="3CA2651D" wp14:textId="77777777">
        <w:tc>
          <w:tcPr>
            <w:tcW w:w="2694" w:type="dxa"/>
            <w:tcMar/>
            <w:vAlign w:val="center"/>
          </w:tcPr>
          <w:p w:rsidRPr="009C54AE" w:rsidR="00375B49" w:rsidP="00C35A13" w:rsidRDefault="00375B49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BF2155" w:rsidR="00375B49" w:rsidP="00C35A13" w:rsidRDefault="00375B49" w14:paraId="36704B3A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>
              <w:rPr>
                <w:b w:val="0"/>
              </w:rPr>
              <w:t>II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>
              <w:rPr>
                <w:b w:val="0"/>
                <w:color w:val="auto"/>
                <w:sz w:val="22"/>
              </w:rPr>
              <w:t>IV</w:t>
            </w:r>
          </w:p>
        </w:tc>
      </w:tr>
      <w:tr xmlns:wp14="http://schemas.microsoft.com/office/word/2010/wordml" w:rsidRPr="009C54AE" w:rsidR="00375B49" w:rsidTr="2DABDEAA" w14:paraId="42E976E6" wp14:textId="77777777">
        <w:tc>
          <w:tcPr>
            <w:tcW w:w="2694" w:type="dxa"/>
            <w:tcMar/>
            <w:vAlign w:val="center"/>
          </w:tcPr>
          <w:p w:rsidRPr="009C54AE" w:rsidR="00375B49" w:rsidP="00C35A13" w:rsidRDefault="00375B49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F2155" w:rsidR="00375B49" w:rsidP="00C35A13" w:rsidRDefault="00375B49" w14:paraId="08F160FE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specjalnościowy – Administracja podmiotów niepublicznych</w:t>
            </w:r>
          </w:p>
        </w:tc>
      </w:tr>
      <w:tr xmlns:wp14="http://schemas.microsoft.com/office/word/2010/wordml" w:rsidRPr="009C54AE" w:rsidR="00375B49" w:rsidTr="2DABDEAA" w14:paraId="2786482B" wp14:textId="77777777">
        <w:tc>
          <w:tcPr>
            <w:tcW w:w="2694" w:type="dxa"/>
            <w:tcMar/>
            <w:vAlign w:val="center"/>
          </w:tcPr>
          <w:p w:rsidRPr="009C54AE" w:rsidR="00375B49" w:rsidP="00C35A13" w:rsidRDefault="00375B49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F2155" w:rsidR="00375B49" w:rsidP="00C35A13" w:rsidRDefault="00375B49" w14:paraId="205A1F16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xmlns:wp14="http://schemas.microsoft.com/office/word/2010/wordml" w:rsidRPr="00016DD6" w:rsidR="00375B49" w:rsidTr="2DABDEAA" w14:paraId="5918987B" wp14:textId="77777777">
        <w:tc>
          <w:tcPr>
            <w:tcW w:w="2694" w:type="dxa"/>
            <w:tcMar/>
            <w:vAlign w:val="center"/>
          </w:tcPr>
          <w:p w:rsidRPr="009C54AE" w:rsidR="00375B49" w:rsidP="00C35A13" w:rsidRDefault="00375B49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4C6535" w:rsidR="00375B49" w:rsidP="00C35A13" w:rsidRDefault="00375B49" w14:paraId="57D63D76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Oskar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Bróż</w:t>
            </w:r>
            <w:proofErr w:type="spellEnd"/>
          </w:p>
        </w:tc>
      </w:tr>
      <w:tr xmlns:wp14="http://schemas.microsoft.com/office/word/2010/wordml" w:rsidRPr="009C54AE" w:rsidR="00375B49" w:rsidTr="2DABDEAA" w14:paraId="37D86D56" wp14:textId="77777777">
        <w:tc>
          <w:tcPr>
            <w:tcW w:w="2694" w:type="dxa"/>
            <w:tcMar/>
            <w:vAlign w:val="center"/>
          </w:tcPr>
          <w:p w:rsidRPr="009C54AE" w:rsidR="00375B49" w:rsidP="00C35A13" w:rsidRDefault="00375B49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</w:tcPr>
          <w:p w:rsidRPr="00D4310A" w:rsidR="00375B49" w:rsidP="2DABDEAA" w:rsidRDefault="00375B49" w14:paraId="7DF9B496" wp14:textId="02EC9B2C">
            <w:pPr>
              <w:pStyle w:val="Odpowiedzi"/>
              <w:spacing w:before="100" w:beforeAutospacing="on" w:after="100" w:afterAutospacing="on"/>
              <w:rPr>
                <w:rFonts w:ascii="Times" w:hAnsi="Times"/>
                <w:b w:val="0"/>
                <w:bCs w:val="0"/>
                <w:sz w:val="22"/>
                <w:szCs w:val="22"/>
              </w:rPr>
            </w:pPr>
            <w:r w:rsidRPr="2DABDEAA" w:rsidR="00375B49">
              <w:rPr>
                <w:rFonts w:ascii="Times" w:hAnsi="Times"/>
                <w:b w:val="0"/>
                <w:bCs w:val="0"/>
                <w:sz w:val="22"/>
                <w:szCs w:val="22"/>
              </w:rPr>
              <w:t>dr hab. Jan Olszewski, prof. UR</w:t>
            </w:r>
          </w:p>
        </w:tc>
      </w:tr>
    </w:tbl>
    <w:p xmlns:wp14="http://schemas.microsoft.com/office/word/2010/wordml" w:rsidRPr="009C54AE" w:rsidR="00923D7D" w:rsidP="00375B49" w:rsidRDefault="00375B49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2DABDEAA" w:rsidR="00375B49">
        <w:rPr>
          <w:rFonts w:ascii="Corbel" w:hAnsi="Corbel"/>
          <w:sz w:val="24"/>
          <w:szCs w:val="24"/>
        </w:rPr>
        <w:t xml:space="preserve">* </w:t>
      </w:r>
      <w:r w:rsidRPr="2DABDEAA" w:rsidR="00375B49">
        <w:rPr>
          <w:rFonts w:ascii="Corbel" w:hAnsi="Corbel"/>
          <w:i w:val="1"/>
          <w:iCs w:val="1"/>
          <w:sz w:val="24"/>
          <w:szCs w:val="24"/>
        </w:rPr>
        <w:t>-</w:t>
      </w:r>
      <w:r w:rsidRPr="2DABDEAA" w:rsidR="00375B49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2DABDEAA" w:rsidR="00375B49">
        <w:rPr>
          <w:rFonts w:ascii="Corbel" w:hAnsi="Corbel"/>
          <w:b w:val="0"/>
          <w:bCs w:val="0"/>
          <w:sz w:val="24"/>
          <w:szCs w:val="24"/>
        </w:rPr>
        <w:t>e,</w:t>
      </w:r>
      <w:r w:rsidRPr="2DABDEAA" w:rsidR="00375B49">
        <w:rPr>
          <w:rFonts w:ascii="Corbel" w:hAnsi="Corbel"/>
          <w:i w:val="1"/>
          <w:iCs w:val="1"/>
          <w:sz w:val="24"/>
          <w:szCs w:val="24"/>
        </w:rPr>
        <w:t xml:space="preserve"> </w:t>
      </w:r>
      <w:r w:rsidRPr="2DABDEAA" w:rsidR="00375B49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zgodnie z ustaleniami </w:t>
      </w:r>
      <w:r w:rsidRPr="2DABDEAA" w:rsidR="00375B49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w:rsidR="2DABDEAA" w:rsidP="2DABDEAA" w:rsidRDefault="2DABDEAA" w14:paraId="14F169A7" w14:textId="4AAD4B9F">
      <w:pPr>
        <w:pStyle w:val="Podpunkty"/>
        <w:ind w:left="284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72A665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xmlns:wp14="http://schemas.microsoft.com/office/word/2010/wordml" w:rsidRPr="009C54AE" w:rsidR="00015B8F" w:rsidTr="2DABDEAA" w14:paraId="4A00F406" wp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2DABDEAA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DABDEAA" w:rsidR="00015B8F">
              <w:rPr>
                <w:rFonts w:ascii="Corbel" w:hAnsi="Corbel"/>
              </w:rPr>
              <w:t>Wykł</w:t>
            </w:r>
            <w:r w:rsidRPr="2DABDEAA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2DABDEAA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DABDEAA" w:rsidR="00015B8F">
              <w:rPr>
                <w:rFonts w:ascii="Corbel" w:hAnsi="Corbel"/>
              </w:rPr>
              <w:t>Konw</w:t>
            </w:r>
            <w:r w:rsidRPr="2DABDEAA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DABDEAA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DABDEAA" w:rsidR="00015B8F">
              <w:rPr>
                <w:rFonts w:ascii="Corbel" w:hAnsi="Corbel"/>
              </w:rPr>
              <w:t>Sem</w:t>
            </w:r>
            <w:r w:rsidRPr="2DABDEAA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2DABDEAA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DABDEAA" w:rsidR="00015B8F">
              <w:rPr>
                <w:rFonts w:ascii="Corbel" w:hAnsi="Corbel"/>
              </w:rPr>
              <w:t>Prakt</w:t>
            </w:r>
            <w:r w:rsidRPr="2DABDEAA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2DABDEAA" w14:paraId="54AE8F39" wp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DABDEAA" w:rsidRDefault="00400F3A" w14:paraId="13FABD8D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DABDEAA" w:rsidR="00400F3A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DABDEAA" w:rsidRDefault="00106F6C" w14:paraId="33CFEC6B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DABDEAA" w:rsidR="00106F6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DABDEAA" w:rsidRDefault="00015B8F" w14:paraId="0A37501D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DABDEAA" w:rsidRDefault="00015B8F" w14:paraId="5DAB6C7B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DABDEAA" w:rsidRDefault="00015B8F" w14:paraId="02EB378F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DABDEAA" w:rsidRDefault="00015B8F" w14:paraId="6A05A809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DABDEAA" w:rsidRDefault="00015B8F" w14:paraId="5A39BBE3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DABDEAA" w:rsidRDefault="00015B8F" w14:paraId="41C8F396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DABDEAA" w:rsidRDefault="00015B8F" w14:paraId="72A3D3EC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DABDEAA" w:rsidRDefault="00D63981" w14:paraId="2598DEE6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DABDEAA" w:rsidR="00D6398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923D7D" w:rsidP="009C54AE" w:rsidRDefault="00923D7D" w14:paraId="0D0B940D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2DABDEAA" w:rsidRDefault="00F55949" w14:paraId="078CDEFA" wp14:textId="1E6728DA">
      <w:pPr>
        <w:pStyle w:val="Punktygwne"/>
        <w:spacing w:before="0" w:after="0"/>
        <w:ind w:left="709"/>
        <w:rPr>
          <w:rFonts w:ascii="Corbel" w:hAnsi="Corbel"/>
          <w:b w:val="0"/>
          <w:bCs w:val="0"/>
          <w:caps w:val="0"/>
          <w:smallCaps w:val="0"/>
        </w:rPr>
      </w:pPr>
      <w:r w:rsidRPr="2DABDEAA" w:rsidR="5FC1C1EB">
        <w:rPr>
          <w:rFonts w:ascii="MS Gothic" w:hAnsi="MS Gothic" w:eastAsia="MS Gothic" w:cs="MS Gothic"/>
          <w:b w:val="0"/>
          <w:bCs w:val="0"/>
        </w:rPr>
        <w:t xml:space="preserve"> </w:t>
      </w:r>
      <w:r w:rsidRPr="2DABDEAA" w:rsidR="00F55949">
        <w:rPr>
          <w:rFonts w:ascii="MS Gothic" w:hAnsi="MS Gothic" w:eastAsia="MS Gothic" w:cs="MS Gothic"/>
          <w:b w:val="0"/>
          <w:bCs w:val="0"/>
        </w:rPr>
        <w:t>X</w:t>
      </w:r>
      <w:r w:rsidRPr="2DABDEAA" w:rsidR="0085747A">
        <w:rPr>
          <w:rFonts w:ascii="Corbel" w:hAnsi="Corbel"/>
          <w:b w:val="0"/>
          <w:bCs w:val="0"/>
          <w:caps w:val="0"/>
          <w:smallCaps w:val="0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60061E4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106F6C" w:rsidR="009C54AE" w:rsidP="00106F6C" w:rsidRDefault="00E22FBC" w14:paraId="7C2A5C63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2DABDEAA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2DABDEAA" w:rsidR="00E22FBC">
        <w:rPr>
          <w:rFonts w:ascii="Corbel" w:hAnsi="Corbel"/>
          <w:caps w:val="0"/>
          <w:smallCaps w:val="0"/>
        </w:rPr>
        <w:t>For</w:t>
      </w:r>
      <w:r w:rsidRPr="2DABDEAA" w:rsidR="00445970">
        <w:rPr>
          <w:rFonts w:ascii="Corbel" w:hAnsi="Corbel"/>
          <w:caps w:val="0"/>
          <w:smallCaps w:val="0"/>
        </w:rPr>
        <w:t xml:space="preserve">ma zaliczenia </w:t>
      </w:r>
      <w:r w:rsidRPr="2DABDEAA" w:rsidR="00F55949">
        <w:rPr>
          <w:rFonts w:ascii="Corbel" w:hAnsi="Corbel"/>
          <w:caps w:val="0"/>
          <w:smallCaps w:val="0"/>
        </w:rPr>
        <w:t xml:space="preserve">przedmiotu </w:t>
      </w:r>
      <w:r w:rsidRPr="2DABDEAA" w:rsidR="00F55949">
        <w:rPr>
          <w:rFonts w:ascii="Corbel" w:hAnsi="Corbel"/>
          <w:caps w:val="0"/>
          <w:smallCaps w:val="0"/>
        </w:rPr>
        <w:t>(</w:t>
      </w:r>
      <w:r w:rsidRPr="2DABDEAA" w:rsidR="00E22FBC">
        <w:rPr>
          <w:rFonts w:ascii="Corbel" w:hAnsi="Corbel"/>
          <w:caps w:val="0"/>
          <w:smallCaps w:val="0"/>
        </w:rPr>
        <w:t xml:space="preserve">z toku) </w:t>
      </w:r>
      <w:r w:rsidRPr="2DABDEAA" w:rsidR="00E22FBC">
        <w:rPr>
          <w:rFonts w:ascii="Corbel" w:hAnsi="Corbel"/>
          <w:b w:val="0"/>
          <w:bCs w:val="0"/>
          <w:caps w:val="0"/>
          <w:smallCaps w:val="0"/>
        </w:rPr>
        <w:t>(</w:t>
      </w:r>
      <w:r w:rsidRPr="2DABDEAA" w:rsidR="00E22FBC">
        <w:rPr>
          <w:rFonts w:ascii="Corbel" w:hAnsi="Corbel"/>
          <w:b w:val="0"/>
          <w:bCs w:val="0"/>
          <w:caps w:val="0"/>
          <w:smallCaps w:val="0"/>
          <w:u w:val="single"/>
        </w:rPr>
        <w:t>egzamin</w:t>
      </w:r>
      <w:r w:rsidRPr="2DABDEAA" w:rsidR="00E22FBC">
        <w:rPr>
          <w:rFonts w:ascii="Corbel" w:hAnsi="Corbel"/>
          <w:b w:val="0"/>
          <w:bCs w:val="0"/>
          <w:caps w:val="0"/>
          <w:smallCaps w:val="0"/>
        </w:rPr>
        <w:t>, zaliczenie z oceną, zaliczenie bez oceny)</w:t>
      </w:r>
    </w:p>
    <w:p w:rsidR="2DABDEAA" w:rsidP="2DABDEAA" w:rsidRDefault="2DABDEAA" w14:paraId="43CF12B8" w14:textId="2536F557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xmlns:wp14="http://schemas.microsoft.com/office/word/2010/wordml" w:rsidR="00E960BB" w:rsidP="009C54AE" w:rsidRDefault="0036320C" w14:paraId="1104B30A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2DABDEAA" w:rsidR="0036320C">
        <w:rPr>
          <w:rFonts w:ascii="Corbel" w:hAnsi="Corbel"/>
          <w:b w:val="0"/>
          <w:bCs w:val="0"/>
        </w:rPr>
        <w:t>Egzamin</w:t>
      </w:r>
    </w:p>
    <w:p w:rsidR="2DABDEAA" w:rsidP="2DABDEAA" w:rsidRDefault="2DABDEAA" w14:paraId="0CC55837" w14:textId="0B8E6236">
      <w:pPr>
        <w:pStyle w:val="Punktygwne"/>
        <w:spacing w:before="0" w:after="0"/>
        <w:rPr>
          <w:rFonts w:ascii="Corbel" w:hAnsi="Corbel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2DABDEAA" w:rsidR="0085747A">
        <w:rPr>
          <w:rFonts w:ascii="Corbel" w:hAnsi="Corbel"/>
        </w:rPr>
        <w:t xml:space="preserve">2.Wymagania wstępne </w:t>
      </w:r>
    </w:p>
    <w:p w:rsidR="2DABDEAA" w:rsidP="2DABDEAA" w:rsidRDefault="2DABDEAA" w14:paraId="680C914A" w14:textId="6F3716C4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2DABDEAA" w14:paraId="1E9B7D36" wp14:textId="77777777">
        <w:tc>
          <w:tcPr>
            <w:tcW w:w="9670" w:type="dxa"/>
            <w:tcMar/>
          </w:tcPr>
          <w:p w:rsidRPr="009C54AE" w:rsidR="0085747A" w:rsidP="009C54AE" w:rsidRDefault="007A36E4" w14:paraId="2EAB01C2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prawa administracyjnego i cywilnego</w:t>
            </w:r>
          </w:p>
        </w:tc>
      </w:tr>
    </w:tbl>
    <w:p xmlns:wp14="http://schemas.microsoft.com/office/word/2010/wordml" w:rsidRPr="00C05F44" w:rsidR="0085747A" w:rsidP="009C54AE" w:rsidRDefault="0071620A" w14:paraId="7673EEF4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>, treści Programowe i stosowane metody Dydaktyczne</w:t>
      </w:r>
    </w:p>
    <w:p xmlns:wp14="http://schemas.microsoft.com/office/word/2010/wordml" w:rsidRPr="00C05F44" w:rsidR="0085747A" w:rsidP="009C54AE" w:rsidRDefault="0085747A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049F31CB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xmlns:wp14="http://schemas.microsoft.com/office/word/2010/wordml" w:rsidRPr="009C54AE" w:rsidR="0085747A" w:rsidTr="00A35E76" w14:paraId="287F1CC9" wp14:textId="77777777">
        <w:tc>
          <w:tcPr>
            <w:tcW w:w="845" w:type="dxa"/>
            <w:vAlign w:val="center"/>
          </w:tcPr>
          <w:p w:rsidRPr="009C54AE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A35E76" w:rsidR="0085747A" w:rsidP="00A35E76" w:rsidRDefault="00A35E76" w14:paraId="067B7EA0" wp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przedstawienie zagadnień z zakresu </w:t>
            </w:r>
            <w:r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Public relations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ramach standardów prawnych, które wyznaczają granice dla tego typu relacji, z uwzględnieniem: lobbingu, sponsoringu, konsultacji społecznych i prawa reklamy. Zagadnienia zostaną omówione ze szczególnym uwzględnieniem kontekstu prowadzenia działalności gospodarczej i oddziaływania wyżej wymienionych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na decyzje konsumenckie</w:t>
            </w:r>
          </w:p>
        </w:tc>
      </w:tr>
    </w:tbl>
    <w:p xmlns:wp14="http://schemas.microsoft.com/office/word/2010/wordml" w:rsidRPr="009C54AE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62486C0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xmlns:wp14="http://schemas.microsoft.com/office/word/2010/wordml" w:rsidRPr="009C54AE" w:rsidR="0085747A" w:rsidTr="0071620A" w14:paraId="2DFED260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4527C5E9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5E6E85" w14:paraId="5147D718" wp14:textId="77777777">
        <w:tc>
          <w:tcPr>
            <w:tcW w:w="1701" w:type="dxa"/>
          </w:tcPr>
          <w:p w:rsidRPr="009C54AE" w:rsidR="0085747A" w:rsidP="009C54AE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D63981" w:rsidR="0085747A" w:rsidP="00F55949" w:rsidRDefault="00EF0E99" w14:paraId="21009578" wp14:textId="77777777">
            <w:pPr>
              <w:pStyle w:val="NormalnyWeb"/>
              <w:jc w:val="both"/>
            </w:pPr>
            <w:r>
              <w:rPr>
                <w:rFonts w:ascii="TimesNewRomanPSMT" w:hAnsi="TimesNewRomanPSMT"/>
                <w:sz w:val="20"/>
                <w:szCs w:val="20"/>
              </w:rPr>
              <w:t>Student zna,</w:t>
            </w:r>
            <w:r w:rsidR="00D63981">
              <w:rPr>
                <w:rFonts w:ascii="TimesNewRomanPSMT" w:hAnsi="TimesNewRomanPSMT"/>
                <w:sz w:val="20"/>
                <w:szCs w:val="20"/>
              </w:rPr>
              <w:t xml:space="preserve"> wymienia i charakteryzuje wybrane modele i </w:t>
            </w:r>
            <w:proofErr w:type="spellStart"/>
            <w:r w:rsidR="00D63981">
              <w:rPr>
                <w:rFonts w:ascii="TimesNewRomanPSMT" w:hAnsi="TimesNewRomanPSMT"/>
                <w:sz w:val="20"/>
                <w:szCs w:val="20"/>
              </w:rPr>
              <w:t>narzędzia</w:t>
            </w:r>
            <w:proofErr w:type="spellEnd"/>
            <w:r w:rsidR="00D63981">
              <w:rPr>
                <w:rFonts w:ascii="TimesNewRomanPSMT" w:hAnsi="TimesNewRomanPSMT"/>
                <w:sz w:val="20"/>
                <w:szCs w:val="20"/>
              </w:rPr>
              <w:t xml:space="preserve"> PR</w:t>
            </w:r>
            <w:r w:rsidR="00106F6C">
              <w:rPr>
                <w:rFonts w:ascii="TimesNewRomanPSMT" w:hAnsi="TimesNewRomanPSMT"/>
                <w:sz w:val="20"/>
                <w:szCs w:val="20"/>
              </w:rPr>
              <w:t>.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Zna Kodeks Etyki Polskiego Stowarzyszenia Public Relations.</w:t>
            </w:r>
            <w:r w:rsidR="00175082">
              <w:rPr>
                <w:rFonts w:ascii="TimesNewRomanPSMT" w:hAnsi="TimesNewRomanPSMT"/>
                <w:sz w:val="20"/>
                <w:szCs w:val="20"/>
              </w:rPr>
              <w:t xml:space="preserve"> Student porusza się w zagadnieniach prawnych dotyczących procesu informowania organów administracji publicznej i podmiotów prywatnych</w:t>
            </w:r>
          </w:p>
        </w:tc>
        <w:tc>
          <w:tcPr>
            <w:tcW w:w="1873" w:type="dxa"/>
          </w:tcPr>
          <w:p w:rsidRPr="009C54AE" w:rsidR="0085747A" w:rsidP="009C54AE" w:rsidRDefault="00DA526F" w14:paraId="1D97D22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K_W04</w:t>
            </w:r>
            <w:r w:rsidR="00175082">
              <w:rPr>
                <w:sz w:val="20"/>
              </w:rPr>
              <w:t>, K_WO3, K_U01</w:t>
            </w:r>
          </w:p>
        </w:tc>
      </w:tr>
      <w:tr xmlns:wp14="http://schemas.microsoft.com/office/word/2010/wordml" w:rsidRPr="009C54AE" w:rsidR="00EF0E99" w:rsidTr="005E6E85" w14:paraId="54B6528A" wp14:textId="77777777">
        <w:tc>
          <w:tcPr>
            <w:tcW w:w="1701" w:type="dxa"/>
          </w:tcPr>
          <w:p w:rsidRPr="009C54AE" w:rsidR="00EF0E99" w:rsidP="009C54AE" w:rsidRDefault="00F55949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F0E99" w:rsidP="00F55949" w:rsidRDefault="00EF0E99" w14:paraId="3EA0139D" wp14:textId="77777777">
            <w:pPr>
              <w:pStyle w:val="NormalnyWeb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Student ma wiedzę w zakresie komunikowania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wyjaśnia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znaczenia PR dla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rożnego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typu organizacji. Wymienia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wyjaśnia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znaczenie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narzędzi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PR</w:t>
            </w:r>
            <w:r w:rsidR="00175082">
              <w:rPr>
                <w:rFonts w:ascii="TimesNewRomanPSMT" w:hAnsi="TimesNewRomanPSMT"/>
                <w:sz w:val="20"/>
                <w:szCs w:val="20"/>
              </w:rPr>
              <w:t>.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Zna przepisy prawne dotyczące komunikacji marketingowej</w:t>
            </w:r>
          </w:p>
        </w:tc>
        <w:tc>
          <w:tcPr>
            <w:tcW w:w="1873" w:type="dxa"/>
          </w:tcPr>
          <w:p w:rsidRPr="009C54AE" w:rsidR="00EF0E99" w:rsidP="009C54AE" w:rsidRDefault="00DA526F" w14:paraId="30BFD6C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K_W04</w:t>
            </w:r>
            <w:r w:rsidR="00175082">
              <w:rPr>
                <w:sz w:val="20"/>
              </w:rPr>
              <w:t>, K_U01, K_UO3</w:t>
            </w:r>
          </w:p>
        </w:tc>
      </w:tr>
      <w:tr xmlns:wp14="http://schemas.microsoft.com/office/word/2010/wordml" w:rsidRPr="009C54AE" w:rsidR="0085747A" w:rsidTr="005E6E85" w14:paraId="5C8CBE2E" wp14:textId="77777777">
        <w:tc>
          <w:tcPr>
            <w:tcW w:w="1701" w:type="dxa"/>
          </w:tcPr>
          <w:p w:rsidRPr="009C54AE" w:rsidR="0085747A" w:rsidP="009C54AE" w:rsidRDefault="0085747A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5594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Pr="00D63981" w:rsidR="0085747A" w:rsidP="00F55949" w:rsidRDefault="00D63981" w14:paraId="0E88C95A" wp14:textId="77777777">
            <w:pPr>
              <w:pStyle w:val="NormalnyWeb"/>
              <w:jc w:val="both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Potrafi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zastosowac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poznane modele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narzędzia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PR do </w:t>
            </w:r>
            <w:r w:rsidR="00DA526F">
              <w:rPr>
                <w:rFonts w:ascii="TimesNewRomanPSMT" w:hAnsi="TimesNewRomanPSMT"/>
                <w:sz w:val="20"/>
                <w:szCs w:val="20"/>
              </w:rPr>
              <w:t>prowadzenia działalności gospodarczej zgodnie z dobrymi praktykami PR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. Potrafi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ocenic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skutecznośc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działan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́ PR podejmowanych przez organizacje.</w:t>
            </w:r>
          </w:p>
        </w:tc>
        <w:tc>
          <w:tcPr>
            <w:tcW w:w="1873" w:type="dxa"/>
          </w:tcPr>
          <w:p w:rsidRPr="009C54AE" w:rsidR="0085747A" w:rsidP="009C54AE" w:rsidRDefault="00DA526F" w14:paraId="71C1088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K_W03, K_W09</w:t>
            </w:r>
            <w:r w:rsidR="005B4C8B">
              <w:rPr>
                <w:sz w:val="20"/>
              </w:rPr>
              <w:t>, K_UO6, K_K03</w:t>
            </w:r>
          </w:p>
        </w:tc>
      </w:tr>
      <w:tr xmlns:wp14="http://schemas.microsoft.com/office/word/2010/wordml" w:rsidRPr="009C54AE" w:rsidR="0085747A" w:rsidTr="005E6E85" w14:paraId="6A35F38D" wp14:textId="77777777">
        <w:tc>
          <w:tcPr>
            <w:tcW w:w="1701" w:type="dxa"/>
          </w:tcPr>
          <w:p w:rsidRPr="009C54AE" w:rsidR="0085747A" w:rsidP="009C54AE" w:rsidRDefault="0085747A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55949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Pr="00D63981" w:rsidR="0085747A" w:rsidP="00F55949" w:rsidRDefault="00D63981" w14:paraId="0D536BC9" wp14:textId="77777777">
            <w:pPr>
              <w:pStyle w:val="NormalnyWeb"/>
              <w:jc w:val="both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Potrafi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doskonalic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narzędzia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PR w pr</w:t>
            </w:r>
            <w:r w:rsidR="004665CA">
              <w:rPr>
                <w:rFonts w:ascii="TimesNewRomanPSMT" w:hAnsi="TimesNewRomanPSMT"/>
                <w:sz w:val="20"/>
                <w:szCs w:val="20"/>
              </w:rPr>
              <w:t>owadzeniu działalności gospodarcze</w:t>
            </w:r>
            <w:r w:rsidR="00DA526F">
              <w:rPr>
                <w:rFonts w:ascii="TimesNewRomanPSMT" w:hAnsi="TimesNewRomanPSMT"/>
                <w:sz w:val="20"/>
                <w:szCs w:val="20"/>
              </w:rPr>
              <w:t>j</w:t>
            </w:r>
            <w:r w:rsidR="004665CA">
              <w:rPr>
                <w:rFonts w:ascii="TimesNewRomanPSMT" w:hAnsi="TimesNewRomanPSMT"/>
                <w:sz w:val="20"/>
                <w:szCs w:val="20"/>
              </w:rPr>
              <w:t>. Potrafi ocenić zachowania przedsiębiorców jako mających oddziaływanie na wybory konsumenckie</w:t>
            </w:r>
          </w:p>
        </w:tc>
        <w:tc>
          <w:tcPr>
            <w:tcW w:w="1873" w:type="dxa"/>
          </w:tcPr>
          <w:p w:rsidRPr="009C54AE" w:rsidR="0085747A" w:rsidP="009C54AE" w:rsidRDefault="00DA526F" w14:paraId="29454B4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K_W09</w:t>
            </w:r>
            <w:r w:rsidR="005B4C8B">
              <w:rPr>
                <w:sz w:val="20"/>
              </w:rPr>
              <w:t>, K_UO6</w:t>
            </w:r>
          </w:p>
        </w:tc>
      </w:tr>
      <w:tr xmlns:wp14="http://schemas.microsoft.com/office/word/2010/wordml" w:rsidRPr="009C54AE" w:rsidR="00D63981" w:rsidTr="005E6E85" w14:paraId="5AA31A0E" wp14:textId="77777777">
        <w:tc>
          <w:tcPr>
            <w:tcW w:w="1701" w:type="dxa"/>
          </w:tcPr>
          <w:p w:rsidRPr="009C54AE" w:rsidR="00D63981" w:rsidP="009C54AE" w:rsidRDefault="00F55949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D63981" w:rsidR="00D63981" w:rsidP="00F55949" w:rsidRDefault="00D63981" w14:paraId="2920CE14" wp14:textId="77777777">
            <w:pPr>
              <w:pStyle w:val="NormalnyWeb"/>
              <w:jc w:val="both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Student wykazuje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gotowośc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do inicjowania, komunikowania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 z otoczeniem, argumentowania i obrony własnych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pomysłów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projektów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 w:rsidR="00175082">
              <w:rPr>
                <w:rFonts w:ascii="TimesNewRomanPSMT" w:hAnsi="TimesNewRomanPSMT"/>
                <w:sz w:val="20"/>
                <w:szCs w:val="20"/>
              </w:rPr>
              <w:t xml:space="preserve">dotyczących procesu komunikowania i wymiany </w:t>
            </w:r>
            <w:proofErr w:type="spellStart"/>
            <w:r w:rsidR="00175082">
              <w:rPr>
                <w:rFonts w:ascii="TimesNewRomanPSMT" w:hAnsi="TimesNewRomanPSMT"/>
                <w:sz w:val="20"/>
                <w:szCs w:val="20"/>
              </w:rPr>
              <w:t>informacij</w:t>
            </w:r>
            <w:proofErr w:type="spellEnd"/>
          </w:p>
        </w:tc>
        <w:tc>
          <w:tcPr>
            <w:tcW w:w="1873" w:type="dxa"/>
          </w:tcPr>
          <w:p w:rsidRPr="009C54AE" w:rsidR="00D63981" w:rsidP="009C54AE" w:rsidRDefault="00AB6CE2" w14:paraId="33C2993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K_W09, K_U01, K_U03, K_U06, K_K03, K_K04</w:t>
            </w:r>
          </w:p>
        </w:tc>
      </w:tr>
    </w:tbl>
    <w:p xmlns:wp14="http://schemas.microsoft.com/office/word/2010/wordml" w:rsidRPr="009C54AE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4B99056E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8C6229" w14:paraId="587EA2A8" wp14:textId="77777777">
        <w:tc>
          <w:tcPr>
            <w:tcW w:w="9520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8968B3" w:rsidR="0085747A" w:rsidTr="008C6229" w14:paraId="2AFDED8C" wp14:textId="77777777">
        <w:tc>
          <w:tcPr>
            <w:tcW w:w="9520" w:type="dxa"/>
          </w:tcPr>
          <w:p w:rsidRPr="005B4C8B" w:rsidR="008968B3" w:rsidP="00AB6CE2" w:rsidRDefault="008968B3" w14:paraId="6FE49BDB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51" w:hanging="417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Poszukiwanie uniwersalnego pojęcia informacji:</w:t>
            </w:r>
          </w:p>
          <w:p w:rsidRPr="005B4C8B" w:rsidR="008968B3" w:rsidP="008968B3" w:rsidRDefault="008968B3" w14:paraId="0D0614EB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Pojęcie informacji w ujęciu pragmatycznym</w:t>
            </w:r>
          </w:p>
          <w:p w:rsidRPr="005B4C8B" w:rsidR="008968B3" w:rsidP="008968B3" w:rsidRDefault="008968B3" w14:paraId="458DC5AE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Prawne pojęcia związane z informacją</w:t>
            </w:r>
          </w:p>
          <w:p w:rsidRPr="005B4C8B" w:rsidR="008968B3" w:rsidP="008968B3" w:rsidRDefault="008968B3" w14:paraId="07ED0086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Wpływ dyscyplin prawa na treść informacji prawnej i prawniczej w systemach informacyjno-wyszukiwawczych</w:t>
            </w:r>
          </w:p>
          <w:p w:rsidRPr="005B4C8B" w:rsidR="0085747A" w:rsidP="008968B3" w:rsidRDefault="008968B3" w14:paraId="17FAF519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Ustalanie pojęcia informacji poprzez jej cechy 3h</w:t>
            </w:r>
          </w:p>
        </w:tc>
      </w:tr>
      <w:tr xmlns:wp14="http://schemas.microsoft.com/office/word/2010/wordml" w:rsidRPr="00EF0E99" w:rsidR="00EF0E99" w:rsidTr="008C6229" w14:paraId="6DDFD8B8" wp14:textId="77777777">
        <w:tc>
          <w:tcPr>
            <w:tcW w:w="9520" w:type="dxa"/>
          </w:tcPr>
          <w:p w:rsidRPr="005B4C8B" w:rsidR="008968B3" w:rsidP="00AB6CE2" w:rsidRDefault="008968B3" w14:paraId="3A58E9A5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51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Wybrane zasady w procesie informowania</w:t>
            </w:r>
          </w:p>
          <w:p w:rsidRPr="005B4C8B" w:rsidR="008968B3" w:rsidP="008968B3" w:rsidRDefault="008968B3" w14:paraId="27C6EFF0" wp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Zasady prawne jako element stabilizacji procesów informacyjnych</w:t>
            </w:r>
          </w:p>
          <w:p w:rsidRPr="005B4C8B" w:rsidR="008968B3" w:rsidP="008968B3" w:rsidRDefault="008968B3" w14:paraId="7530E52D" wp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Zasada kompleksowości informacyjnej</w:t>
            </w:r>
          </w:p>
          <w:p w:rsidRPr="005B4C8B" w:rsidR="008968B3" w:rsidP="008968B3" w:rsidRDefault="008968B3" w14:paraId="6896F385" wp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Zasada profesjonalnego informowania</w:t>
            </w:r>
          </w:p>
          <w:p w:rsidRPr="005B4C8B" w:rsidR="00EF0E99" w:rsidP="00AB6CE2" w:rsidRDefault="008968B3" w14:paraId="48B388B2" wp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Zasada ustalania stopnia przygotowania odbiorcy i jego zdolności odbiorczych w zakresie przekazywanej informacji 3h</w:t>
            </w:r>
          </w:p>
        </w:tc>
      </w:tr>
      <w:tr xmlns:wp14="http://schemas.microsoft.com/office/word/2010/wordml" w:rsidRPr="00EF0E99" w:rsidR="00EF0E99" w:rsidTr="008C6229" w14:paraId="172C91AB" wp14:textId="77777777">
        <w:tc>
          <w:tcPr>
            <w:tcW w:w="9520" w:type="dxa"/>
          </w:tcPr>
          <w:p w:rsidRPr="005B4C8B" w:rsidR="00EF0E99" w:rsidP="00AB6CE2" w:rsidRDefault="00AB6CE2" w14:paraId="5F406847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51"/>
              <w:rPr>
                <w:rFonts w:ascii="Corbel" w:hAnsi="Corbel"/>
              </w:rPr>
            </w:pPr>
            <w:r w:rsidRPr="005B4C8B">
              <w:rPr>
                <w:rFonts w:ascii="Corbel" w:hAnsi="Corbel"/>
              </w:rPr>
              <w:t>Omówienie wybranych funkcji informowania</w:t>
            </w:r>
          </w:p>
          <w:p w:rsidRPr="005B4C8B" w:rsidR="00AB6CE2" w:rsidP="00AB6CE2" w:rsidRDefault="00AB6CE2" w14:paraId="4CFCA8B1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Pojęcie funkcji i ich ogólna charakterystyka w zakresie, jaki wynika z obowiązków informacyjnych w prawie gospodarczym</w:t>
            </w:r>
          </w:p>
          <w:p w:rsidRPr="005B4C8B" w:rsidR="00AB6CE2" w:rsidP="00AB6CE2" w:rsidRDefault="00AB6CE2" w14:paraId="3B149016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Ważniejsze obszary realizowania zasady uspołeczniania poprzez informowanie</w:t>
            </w:r>
          </w:p>
          <w:p w:rsidRPr="005B4C8B" w:rsidR="00AB6CE2" w:rsidP="00AB6CE2" w:rsidRDefault="00AB6CE2" w14:paraId="531122CB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Funkcje aksjologiczne w procesach informacyjnych</w:t>
            </w:r>
          </w:p>
          <w:p w:rsidRPr="005B4C8B" w:rsidR="00AB6CE2" w:rsidP="00AB6CE2" w:rsidRDefault="00AB6CE2" w14:paraId="77EDA0E7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Metody ustalania wartości w procesach informacyjnych i ich analiza</w:t>
            </w:r>
          </w:p>
          <w:p w:rsidRPr="005B4C8B" w:rsidR="00AB6CE2" w:rsidP="00AB6CE2" w:rsidRDefault="00AB6CE2" w14:paraId="1A72AA03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tworzenia polityk, prognozowania i planowania</w:t>
            </w:r>
          </w:p>
          <w:p w:rsidRPr="005B4C8B" w:rsidR="00AB6CE2" w:rsidP="00AB6CE2" w:rsidRDefault="00AB6CE2" w14:paraId="584E4790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Kreowanie samoświadomości</w:t>
            </w:r>
          </w:p>
          <w:p w:rsidRPr="005B4C8B" w:rsidR="00AB6CE2" w:rsidP="00AB6CE2" w:rsidRDefault="00AB6CE2" w14:paraId="2A1096FC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Kreowanie statusu prawnego</w:t>
            </w:r>
          </w:p>
          <w:p w:rsidRPr="005B4C8B" w:rsidR="00AB6CE2" w:rsidP="00AB6CE2" w:rsidRDefault="00AB6CE2" w14:paraId="3D5F88CA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manipulacyjna</w:t>
            </w:r>
          </w:p>
          <w:p w:rsidRPr="005B4C8B" w:rsidR="00AB6CE2" w:rsidP="00AB6CE2" w:rsidRDefault="00AB6CE2" w14:paraId="4481E417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kontrolna</w:t>
            </w:r>
          </w:p>
          <w:p w:rsidRPr="005B4C8B" w:rsidR="00AB6CE2" w:rsidP="00AB6CE2" w:rsidRDefault="00AB6CE2" w14:paraId="2A324E02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ratingowa</w:t>
            </w:r>
          </w:p>
          <w:p w:rsidRPr="005B4C8B" w:rsidR="00AB6CE2" w:rsidP="00AB6CE2" w:rsidRDefault="00AB6CE2" w14:paraId="343899CD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komunikacji i dialogu 4h</w:t>
            </w:r>
          </w:p>
        </w:tc>
      </w:tr>
      <w:tr xmlns:wp14="http://schemas.microsoft.com/office/word/2010/wordml" w:rsidRPr="009C54AE" w:rsidR="0085747A" w:rsidTr="008C6229" w14:paraId="22E598A9" wp14:textId="77777777">
        <w:tc>
          <w:tcPr>
            <w:tcW w:w="9520" w:type="dxa"/>
          </w:tcPr>
          <w:p w:rsidRPr="005B4C8B" w:rsidR="0085747A" w:rsidP="005B4C8B" w:rsidRDefault="00D63981" w14:paraId="44485BEF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5B4C8B">
              <w:rPr>
                <w:rFonts w:ascii="Corbel" w:hAnsi="Corbel"/>
              </w:rPr>
              <w:t xml:space="preserve">Media relations i regulacje prawne dotyczące </w:t>
            </w:r>
            <w:proofErr w:type="gramStart"/>
            <w:r w:rsidRPr="005B4C8B">
              <w:rPr>
                <w:rFonts w:ascii="Corbel" w:hAnsi="Corbel"/>
              </w:rPr>
              <w:t>reklamy</w:t>
            </w:r>
            <w:r w:rsidRPr="005B4C8B" w:rsidR="00F55949">
              <w:rPr>
                <w:rFonts w:ascii="Corbel" w:hAnsi="Corbel"/>
              </w:rPr>
              <w:t xml:space="preserve"> </w:t>
            </w:r>
            <w:r w:rsidRPr="005B4C8B" w:rsidR="00F55949">
              <w:rPr>
                <w:rFonts w:ascii="Corbel" w:hAnsi="Corbel"/>
                <w:b/>
                <w:bCs/>
              </w:rPr>
              <w:t xml:space="preserve"> </w:t>
            </w:r>
            <w:r w:rsidRPr="005B4C8B" w:rsidR="00AB6CE2">
              <w:rPr>
                <w:rFonts w:ascii="Corbel" w:hAnsi="Corbel"/>
                <w:b/>
                <w:bCs/>
              </w:rPr>
              <w:t>2</w:t>
            </w:r>
            <w:proofErr w:type="gramEnd"/>
            <w:r w:rsidRPr="005B4C8B" w:rsidR="00AB6CE2">
              <w:rPr>
                <w:rFonts w:ascii="Corbel" w:hAnsi="Corbel"/>
                <w:b/>
                <w:bCs/>
              </w:rPr>
              <w:t xml:space="preserve"> </w:t>
            </w:r>
            <w:r w:rsidRPr="005B4C8B" w:rsidR="00F55949">
              <w:rPr>
                <w:rFonts w:ascii="Corbel" w:hAnsi="Corbel"/>
                <w:b/>
                <w:bCs/>
              </w:rPr>
              <w:t>h</w:t>
            </w:r>
          </w:p>
        </w:tc>
      </w:tr>
      <w:tr xmlns:wp14="http://schemas.microsoft.com/office/word/2010/wordml" w:rsidRPr="009C54AE" w:rsidR="00D63981" w:rsidTr="008C6229" w14:paraId="7AFA88CB" wp14:textId="77777777">
        <w:tc>
          <w:tcPr>
            <w:tcW w:w="9520" w:type="dxa"/>
          </w:tcPr>
          <w:p w:rsidRPr="005B4C8B" w:rsidR="00D63981" w:rsidP="005B4C8B" w:rsidRDefault="00EF0E99" w14:paraId="6158938A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5B4C8B">
              <w:rPr>
                <w:rFonts w:ascii="Corbel" w:hAnsi="Corbel"/>
              </w:rPr>
              <w:t>Przypadki naruszeń przepisów prawnych w komunikacji</w:t>
            </w:r>
            <w:r w:rsidRPr="005B4C8B" w:rsidR="00F55949">
              <w:rPr>
                <w:rFonts w:ascii="Corbel" w:hAnsi="Corbel"/>
              </w:rPr>
              <w:t xml:space="preserve"> </w:t>
            </w:r>
            <w:r w:rsidRPr="005B4C8B" w:rsidR="00AB6CE2">
              <w:rPr>
                <w:rFonts w:ascii="Corbel" w:hAnsi="Corbel"/>
                <w:b/>
                <w:bCs/>
              </w:rPr>
              <w:t>2</w:t>
            </w:r>
            <w:r w:rsidRPr="005B4C8B" w:rsidR="00F55949">
              <w:rPr>
                <w:rFonts w:ascii="Corbel" w:hAnsi="Corbel"/>
                <w:b/>
                <w:bCs/>
              </w:rPr>
              <w:t xml:space="preserve"> h</w:t>
            </w:r>
          </w:p>
        </w:tc>
      </w:tr>
      <w:tr xmlns:wp14="http://schemas.microsoft.com/office/word/2010/wordml" w:rsidRPr="009C54AE" w:rsidR="00D63981" w:rsidTr="008C6229" w14:paraId="05A0FBB3" wp14:textId="77777777">
        <w:tc>
          <w:tcPr>
            <w:tcW w:w="9520" w:type="dxa"/>
          </w:tcPr>
          <w:p w:rsidRPr="005B4C8B" w:rsidR="00D63981" w:rsidP="005B4C8B" w:rsidRDefault="00EF0E99" w14:paraId="7F023FC5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5B4C8B">
              <w:rPr>
                <w:rFonts w:ascii="Corbel" w:hAnsi="Corbel"/>
              </w:rPr>
              <w:t>Dobre praktyki P</w:t>
            </w:r>
            <w:r w:rsidRPr="005B4C8B" w:rsidR="00106F6C">
              <w:rPr>
                <w:rFonts w:ascii="Corbel" w:hAnsi="Corbel"/>
              </w:rPr>
              <w:t xml:space="preserve">ublic </w:t>
            </w:r>
            <w:r w:rsidRPr="005B4C8B">
              <w:rPr>
                <w:rFonts w:ascii="Corbel" w:hAnsi="Corbel"/>
              </w:rPr>
              <w:t>R</w:t>
            </w:r>
            <w:r w:rsidRPr="005B4C8B" w:rsidR="00106F6C">
              <w:rPr>
                <w:rFonts w:ascii="Corbel" w:hAnsi="Corbel"/>
              </w:rPr>
              <w:t>elations</w:t>
            </w:r>
            <w:r w:rsidRPr="005B4C8B" w:rsidR="00F55949">
              <w:rPr>
                <w:rFonts w:ascii="Corbel" w:hAnsi="Corbel"/>
              </w:rPr>
              <w:t xml:space="preserve"> </w:t>
            </w:r>
            <w:r w:rsidRPr="005B4C8B" w:rsidR="00AB6CE2">
              <w:rPr>
                <w:rFonts w:ascii="Corbel" w:hAnsi="Corbel"/>
              </w:rPr>
              <w:t>1</w:t>
            </w:r>
            <w:r w:rsidRPr="005B4C8B" w:rsidR="00F55949">
              <w:rPr>
                <w:rFonts w:ascii="Corbel" w:hAnsi="Corbel"/>
                <w:b/>
                <w:bCs/>
              </w:rPr>
              <w:t xml:space="preserve"> h</w:t>
            </w:r>
          </w:p>
        </w:tc>
      </w:tr>
    </w:tbl>
    <w:p xmlns:wp14="http://schemas.microsoft.com/office/word/2010/wordml" w:rsidRPr="009C54AE" w:rsidR="0085747A" w:rsidP="009C54AE" w:rsidRDefault="0085747A" w14:paraId="1299C43A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0405E5" w:rsidR="0085747A" w:rsidP="000405E5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4DDBEF0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153C41" w:rsidR="00E21E7D" w:rsidP="009C54AE" w:rsidRDefault="00153C41" w14:paraId="06512FFB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Pr="00153C41" w:rsidR="0085747A">
        <w:rPr>
          <w:rFonts w:ascii="Corbel" w:hAnsi="Corbel"/>
          <w:b w:val="0"/>
          <w:smallCaps w:val="0"/>
          <w:sz w:val="20"/>
          <w:szCs w:val="20"/>
        </w:rPr>
        <w:t>p</w:t>
      </w:r>
      <w:r w:rsidRPr="00153C41" w:rsidR="0085747A">
        <w:rPr>
          <w:rFonts w:ascii="Corbel" w:hAnsi="Corbel"/>
          <w:sz w:val="20"/>
          <w:szCs w:val="20"/>
        </w:rPr>
        <w:t>.:</w:t>
      </w:r>
      <w:r w:rsidRPr="00153C41" w:rsidR="00923D7D">
        <w:rPr>
          <w:rFonts w:ascii="Corbel" w:hAnsi="Corbel"/>
          <w:sz w:val="20"/>
          <w:szCs w:val="20"/>
        </w:rPr>
        <w:t xml:space="preserve"> </w:t>
      </w:r>
    </w:p>
    <w:p xmlns:wp14="http://schemas.microsoft.com/office/word/2010/wordml" w:rsidR="00153C41" w:rsidP="009C54AE" w:rsidRDefault="00153C41" w14:paraId="7FB0AC11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xmlns:wp14="http://schemas.microsoft.com/office/word/2010/wordml" w:rsidR="00153C41" w:rsidP="009C54AE" w:rsidRDefault="00153C41" w14:paraId="20EA6E16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Pr="00153C41" w:rsidR="009F4610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06F6C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xmlns:wp14="http://schemas.microsoft.com/office/word/2010/wordml" w:rsidRPr="00106F6C" w:rsidR="00E960BB" w:rsidP="00106F6C" w:rsidRDefault="00153C41" w14:paraId="34C922DF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xmlns:wp14="http://schemas.microsoft.com/office/word/2010/wordml" w:rsidR="00E960BB" w:rsidP="009C54AE" w:rsidRDefault="00E960BB" w14:paraId="3461D779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3CF2D8B6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0FB7827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xmlns:wp14="http://schemas.microsoft.com/office/word/2010/wordml" w:rsidRPr="009C54AE" w:rsidR="0085747A" w:rsidTr="00C05F44" w14:paraId="3CD72C34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F974DA" w14:paraId="4796215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85747A" w:rsidTr="00C05F44" w14:paraId="7F15845F" wp14:textId="77777777">
        <w:tc>
          <w:tcPr>
            <w:tcW w:w="1985" w:type="dxa"/>
          </w:tcPr>
          <w:p w:rsidRPr="009C54AE" w:rsidR="0085747A" w:rsidP="009C54AE" w:rsidRDefault="0085747A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5B4C8B" w:rsidR="0085747A" w:rsidP="007A36E4" w:rsidRDefault="005B4C8B" w14:paraId="543CA6E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Pr="009C54AE" w:rsidR="0085747A" w:rsidP="009C54AE" w:rsidRDefault="007A36E4" w14:paraId="5FDC3BE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xmlns:wp14="http://schemas.microsoft.com/office/word/2010/wordml" w:rsidRPr="009C54AE" w:rsidR="0085747A" w:rsidTr="00C05F44" w14:paraId="65E7C155" wp14:textId="77777777">
        <w:tc>
          <w:tcPr>
            <w:tcW w:w="1985" w:type="dxa"/>
          </w:tcPr>
          <w:p w:rsidRPr="009C54AE" w:rsidR="0085747A" w:rsidP="009C54AE" w:rsidRDefault="0085747A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9C54AE" w:rsidR="0085747A" w:rsidP="007A36E4" w:rsidRDefault="005B4C8B" w14:paraId="67D8389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Pr="009C54AE" w:rsidR="0085747A" w:rsidP="009C54AE" w:rsidRDefault="007A36E4" w14:paraId="5CF52D3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xmlns:wp14="http://schemas.microsoft.com/office/word/2010/wordml" w:rsidRPr="009C54AE" w:rsidR="005B4C8B" w:rsidTr="00C05F44" w14:paraId="3AF33C51" wp14:textId="77777777">
        <w:tc>
          <w:tcPr>
            <w:tcW w:w="1985" w:type="dxa"/>
          </w:tcPr>
          <w:p w:rsidRPr="009C54AE" w:rsidR="005B4C8B" w:rsidP="009C54AE" w:rsidRDefault="005B4C8B" w14:paraId="3D1CB95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Pr="009C54AE" w:rsidR="005B4C8B" w:rsidP="007A36E4" w:rsidRDefault="005B4C8B" w14:paraId="74AA7B7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Pr="009C54AE" w:rsidR="005B4C8B" w:rsidP="009C54AE" w:rsidRDefault="007A36E4" w14:paraId="0D2E543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xmlns:wp14="http://schemas.microsoft.com/office/word/2010/wordml" w:rsidRPr="009C54AE" w:rsidR="005B4C8B" w:rsidTr="00C05F44" w14:paraId="6188010E" wp14:textId="77777777">
        <w:tc>
          <w:tcPr>
            <w:tcW w:w="1985" w:type="dxa"/>
          </w:tcPr>
          <w:p w:rsidRPr="009C54AE" w:rsidR="005B4C8B" w:rsidP="009C54AE" w:rsidRDefault="005B4C8B" w14:paraId="3A04FA7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Pr="009C54AE" w:rsidR="005B4C8B" w:rsidP="007A36E4" w:rsidRDefault="007A36E4" w14:paraId="68A3A5E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Pr="009C54AE" w:rsidR="005B4C8B" w:rsidP="009C54AE" w:rsidRDefault="007A36E4" w14:paraId="643B39A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xmlns:wp14="http://schemas.microsoft.com/office/word/2010/wordml" w:rsidRPr="009C54AE" w:rsidR="005B4C8B" w:rsidTr="00C05F44" w14:paraId="1FA250C0" wp14:textId="77777777">
        <w:tc>
          <w:tcPr>
            <w:tcW w:w="1985" w:type="dxa"/>
          </w:tcPr>
          <w:p w:rsidRPr="009C54AE" w:rsidR="005B4C8B" w:rsidP="009C54AE" w:rsidRDefault="005B4C8B" w14:paraId="530F3D0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Pr="009C54AE" w:rsidR="005B4C8B" w:rsidP="007A36E4" w:rsidRDefault="007A36E4" w14:paraId="59727C1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Pr="009C54AE" w:rsidR="005B4C8B" w:rsidP="009C54AE" w:rsidRDefault="007A36E4" w14:paraId="417D12C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xmlns:wp14="http://schemas.microsoft.com/office/word/2010/wordml" w:rsidRPr="009C54AE" w:rsidR="00923D7D" w:rsidP="009C54AE" w:rsidRDefault="00923D7D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0562CB0E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923D7D" w14:paraId="37BD3A89" wp14:textId="77777777">
        <w:tc>
          <w:tcPr>
            <w:tcW w:w="9670" w:type="dxa"/>
          </w:tcPr>
          <w:p w:rsidRPr="000043E0" w:rsidR="00106F6C" w:rsidP="00106F6C" w:rsidRDefault="00106F6C" w14:paraId="0DA2629F" wp14:textId="77777777">
            <w:pPr>
              <w:spacing w:after="0" w:line="240" w:lineRule="auto"/>
              <w:jc w:val="both"/>
              <w:rPr>
                <w:rFonts w:eastAsia="Cambria"/>
              </w:rPr>
            </w:pPr>
            <w:r w:rsidRPr="000043E0">
              <w:rPr>
                <w:rFonts w:eastAsia="Cambria"/>
              </w:rPr>
              <w:t>Wynik pozytywny z egzaminu osiąga osoba, która udzieli odpowiedzi poprawnej, na co najmniej połowę pytań podczas egzaminu pisemnego. Konkretne kryteria oceny zostaną uzależnione od liczby pytań występujących na egzaminie.</w:t>
            </w:r>
          </w:p>
          <w:p w:rsidRPr="009C54AE" w:rsidR="0085747A" w:rsidP="009C54AE" w:rsidRDefault="00106F6C" w14:paraId="1531743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43E0">
              <w:rPr>
                <w:rFonts w:ascii="Calibri" w:hAnsi="Calibri" w:eastAsia="Cambria"/>
                <w:b w:val="0"/>
                <w:smallCaps w:val="0"/>
                <w:sz w:val="22"/>
              </w:rPr>
              <w:t>Ogólne kryteria oceny: aktualny stan prawny, prawidłowa terminologia, kompletność odpowiedzi</w:t>
            </w:r>
          </w:p>
        </w:tc>
      </w:tr>
    </w:tbl>
    <w:p xmlns:wp14="http://schemas.microsoft.com/office/word/2010/wordml" w:rsidRPr="009C54AE" w:rsidR="0085747A" w:rsidP="009C54AE" w:rsidRDefault="0085747A" w14:paraId="34CE0A4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2DABDEAA" w:rsidRDefault="2DABDEAA" w14:paraId="67D4F71F" w14:textId="46F1CE92">
      <w:r>
        <w:br w:type="page"/>
      </w: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xmlns:wp14="http://schemas.microsoft.com/office/word/2010/wordml" w:rsidRPr="009C54AE" w:rsidR="0085747A" w:rsidTr="2DABDEAA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2DABDEAA" w14:paraId="110FDCF0" wp14:textId="77777777">
        <w:tc>
          <w:tcPr>
            <w:tcW w:w="4962" w:type="dxa"/>
            <w:tcMar/>
          </w:tcPr>
          <w:p w:rsidRPr="009C54AE" w:rsidR="0085747A" w:rsidP="009C54AE" w:rsidRDefault="00C61DC5" w14:paraId="1943409D" wp14:textId="082C07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DABDEAA" w:rsidR="00C61DC5">
              <w:rPr>
                <w:rFonts w:ascii="Corbel" w:hAnsi="Corbel"/>
                <w:sz w:val="24"/>
                <w:szCs w:val="24"/>
              </w:rPr>
              <w:t>G</w:t>
            </w:r>
            <w:r w:rsidRPr="2DABDEAA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2DABDEAA" w:rsidR="727152F5">
              <w:rPr>
                <w:rFonts w:ascii="Corbel" w:hAnsi="Corbel"/>
                <w:sz w:val="24"/>
                <w:szCs w:val="24"/>
              </w:rPr>
              <w:t>z </w:t>
            </w:r>
            <w:r w:rsidRPr="2DABDEAA" w:rsidR="0B26EEA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2DABDEAA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8C6229" w:rsidRDefault="00B92D85" w14:paraId="423D4B9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9C54AE" w:rsidR="00C61DC5" w:rsidTr="2DABDEAA" w14:paraId="370080A6" wp14:textId="77777777">
        <w:tc>
          <w:tcPr>
            <w:tcW w:w="4962" w:type="dxa"/>
            <w:tcMar/>
          </w:tcPr>
          <w:p w:rsidRPr="009C54AE" w:rsidR="00C61DC5" w:rsidP="009C54AE" w:rsidRDefault="00C61DC5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8C6229" w:rsidRDefault="008C6229" w14:paraId="78941E4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C61DC5" w:rsidTr="2DABDEAA" w14:paraId="2F7F9F86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8C6229" w:rsidRDefault="00B92D85" w14:paraId="0F8EA849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xmlns:wp14="http://schemas.microsoft.com/office/word/2010/wordml" w:rsidRPr="009C54AE" w:rsidR="0085747A" w:rsidTr="2DABDEAA" w14:paraId="20B8E38B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8C6229" w:rsidRDefault="008C6229" w14:paraId="0CCF700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B92D8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85747A" w:rsidTr="2DABDEAA" w14:paraId="6B7A9073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8C6229" w:rsidRDefault="008C6229" w14:paraId="279935F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2946DB82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2DABDEAA" w14:paraId="146D6691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2DABDEAA" w:rsidRDefault="0085747A" w14:paraId="5997CC1D" wp14:textId="2058ED6D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DABDEAA" w:rsidR="4B73C3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9C54AE" w:rsidR="0085747A" w:rsidTr="2DABDEAA" w14:paraId="05EFD703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C54AE" w:rsidR="0085747A" w:rsidP="2DABDEAA" w:rsidRDefault="0085747A" w14:paraId="110FFD37" wp14:textId="3C73BEEA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DABDEAA" w:rsidR="4955E1FB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Pr="009C54AE" w:rsidR="003E1941" w:rsidP="009C54AE" w:rsidRDefault="003E1941" w14:paraId="6B699379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3FE9F23F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2DABDEAA" w14:paraId="23A7A98A" wp14:textId="77777777">
        <w:trPr>
          <w:trHeight w:val="397"/>
        </w:trPr>
        <w:tc>
          <w:tcPr>
            <w:tcW w:w="7513" w:type="dxa"/>
            <w:tcMar/>
          </w:tcPr>
          <w:p w:rsidR="008C6229" w:rsidP="004665CA" w:rsidRDefault="0085747A" w14:paraId="0D317C7E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8C62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Pr="008C6229" w:rsidR="0085747A" w:rsidP="004665CA" w:rsidRDefault="008C6229" w14:paraId="747419C2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Hope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Etyka w zawodzie specjalistów public relations,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</w:p>
          <w:p w:rsidR="008C6229" w:rsidP="004665CA" w:rsidRDefault="008C6229" w14:paraId="0D61F024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Olszewski,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Obowiązki informacyjne w gospodarce jako element zwiększania konkurencji,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Rzeszów 2020</w:t>
            </w:r>
          </w:p>
          <w:p w:rsidR="008C6229" w:rsidP="004665CA" w:rsidRDefault="008C6229" w14:paraId="05F3D33A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Olszewski,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Nowe instytucje standaryzacji informowania w ustawie o dostępie cyfrowym,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[w:] A. Borkowski, W. Małecki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Państwo a przedsiębiorca- aktualne wyzwania,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2019</w:t>
            </w:r>
          </w:p>
          <w:p w:rsidR="008C6229" w:rsidP="004665CA" w:rsidRDefault="008C6229" w14:paraId="60BE17B9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Olszewski,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Nowe obowiązki informacyjne w zakresie tworzenia ładu korporacyjnego na przykładzie nowelizacji ustawy o KRS,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Bilewska (red.)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Efektywność zarządzania i nadzoru w spółce handlowej. W poszukiwaniu optymalnego ustroju spółki,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2018</w:t>
            </w:r>
          </w:p>
          <w:p w:rsidRPr="008C6229" w:rsidR="008C6229" w:rsidP="004665CA" w:rsidRDefault="008C6229" w14:paraId="1C57F3E8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Olszewski,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Nowe obowiązki informacyjne w prawie publicznym,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Królikowska-Olczak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Sektory infrastrukturalne- problematyka prawna,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2018</w:t>
            </w:r>
          </w:p>
        </w:tc>
      </w:tr>
      <w:tr xmlns:wp14="http://schemas.microsoft.com/office/word/2010/wordml" w:rsidRPr="009C54AE" w:rsidR="0085747A" w:rsidTr="2DABDEAA" w14:paraId="3CEEF3CE" wp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B92D85" w:rsidR="00B92D85" w:rsidP="00B92D85" w:rsidRDefault="00B92D85" w14:paraId="34794990" wp14:textId="1B39AFE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92D85" w:rsidR="457ACAE8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J. </w:t>
            </w:r>
            <w:r w:rsidRPr="00B92D85" w:rsidR="457ACAE8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Olszewski</w:t>
            </w:r>
            <w:r w:rsidRPr="00B92D85" w:rsidR="457ACAE8">
              <w:rPr>
                <w:rStyle w:val="xcontentpasted0"/>
                <w:rFonts w:ascii="Corbel" w:hAnsi="Corbel" w:cs="Calibri"/>
                <w:color w:val="000000"/>
                <w:sz w:val="24"/>
                <w:szCs w:val="24"/>
                <w:bdr w:val="none" w:color="auto" w:sz="0" w:space="0" w:frame="1"/>
              </w:rPr>
              <w:t> </w:t>
            </w:r>
            <w:r w:rsidRPr="00B92D85" w:rsidR="457ACAE8">
              <w:rPr>
                <w:rStyle w:val="apple-converted-space"/>
                <w:rFonts w:ascii="Corbel" w:hAnsi="Corbel" w:cs="Calibri"/>
                <w:color w:val="000000"/>
                <w:sz w:val="24"/>
                <w:szCs w:val="24"/>
                <w:bdr w:val="none" w:color="auto" w:sz="0" w:space="0" w:frame="1"/>
              </w:rPr>
              <w:t> </w:t>
            </w:r>
            <w:r w:rsidRPr="00B92D85" w:rsidR="457ACAE8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„</w:t>
            </w:r>
            <w:r w:rsidRPr="00B92D85" w:rsidR="457ACAE8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Konstytucyjny obowiązek wykonywania dialogu w praktyce” [w:] R. Grabowski (</w:t>
            </w:r>
            <w:r w:rsidRPr="00B92D85" w:rsidR="457ACAE8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red.)</w:t>
            </w:r>
            <w:r w:rsidRPr="00B92D85" w:rsidR="781437F1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92D85" w:rsidR="457ACAE8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w</w:t>
            </w:r>
            <w:r w:rsidRPr="00B92D85" w:rsidR="457ACAE8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B92D85" w:rsidR="5850B41F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92D85" w:rsidR="457ACAE8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„XXV</w:t>
            </w:r>
            <w:r w:rsidRPr="00B92D85" w:rsidR="457ACAE8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lat Konstytucji Rzeczypospolitej Polskiej. Księga jubileuszowa dedykowana Profesor Halinie Ziębie-</w:t>
            </w:r>
            <w:r w:rsidRPr="00B92D85" w:rsidR="457ACAE8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Załuckiej</w:t>
            </w:r>
            <w:r w:rsidRPr="00B92D85" w:rsidR="457ACAE8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z okazji 70. Rocznicy urodzin”, Toruń 2022, s. 431-446</w:t>
            </w:r>
          </w:p>
          <w:p w:rsidRPr="00B92D85" w:rsidR="00B92D85" w:rsidP="00B92D85" w:rsidRDefault="00B92D85" w14:paraId="72B0B56A" wp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>J. Olszewski, „</w:t>
            </w:r>
            <w:proofErr w:type="spellStart"/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>Compliance</w:t>
            </w:r>
            <w:proofErr w:type="spellEnd"/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jako prewencyjna forma informowania” [w:] Acta </w:t>
            </w:r>
            <w:proofErr w:type="spellStart"/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>Universitatis</w:t>
            </w:r>
            <w:proofErr w:type="spellEnd"/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>Wratislaviensis</w:t>
            </w:r>
            <w:proofErr w:type="spellEnd"/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 xml:space="preserve">, Wrocław 2022, Tom 334 (2022): „Współczesne funkcje państwa wobec gospodarki. Księga jubileuszowa Profesora Tadeusza </w:t>
            </w:r>
            <w:proofErr w:type="spellStart"/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>Kocowskiego</w:t>
            </w:r>
            <w:proofErr w:type="spellEnd"/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>”, nr 4101, s. 667-677;</w:t>
            </w:r>
          </w:p>
          <w:p w:rsidRPr="00B92D85" w:rsidR="00B92D85" w:rsidP="00B92D85" w:rsidRDefault="00B92D85" w14:paraId="3E875562" wp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>J. Olszewski, „Obowiązki informacyjne w gospodarce jako element zwiększania konkurencji”, Rzeszów 2020;</w:t>
            </w:r>
          </w:p>
          <w:p w:rsidRPr="00B92D85" w:rsidR="00B92D85" w:rsidP="00B92D85" w:rsidRDefault="00B92D85" w14:paraId="27D8DE07" wp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>J. Olszewski (red.), „Ewolucja prawa regulującego działalność agencji ratingowych w Unii Europejskiej” [w:]</w:t>
            </w:r>
            <w:r w:rsidR="007A36E4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r w:rsidRPr="00B92D85">
              <w:rPr>
                <w:rFonts w:ascii="Corbel" w:hAnsi="Corbel" w:cs="Calibri"/>
                <w:color w:val="000000"/>
                <w:sz w:val="24"/>
                <w:szCs w:val="24"/>
              </w:rPr>
              <w:t>„Rynek usług finansowych: inwestycyjnych, bankowych </w:t>
            </w:r>
            <w:r w:rsidRPr="00B92D85">
              <w:rPr>
                <w:rFonts w:ascii="Corbel" w:hAnsi="Corbel" w:cs="Calibri"/>
                <w:color w:val="000000"/>
                <w:sz w:val="24"/>
                <w:szCs w:val="24"/>
                <w:bdr w:val="none" w:color="auto" w:sz="0" w:space="0" w:frame="1"/>
              </w:rPr>
              <w:t>i ubezpieczeniowych - między teorią a praktyką”, Warszawa 2020, s. 163-190.</w:t>
            </w:r>
          </w:p>
        </w:tc>
      </w:tr>
    </w:tbl>
    <w:p xmlns:wp14="http://schemas.microsoft.com/office/word/2010/wordml" w:rsidRPr="009C54AE" w:rsidR="0085747A" w:rsidP="009C54AE" w:rsidRDefault="0085747A" w14:paraId="1F72F646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08CE6F9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xmlns:wp14="http://schemas.microsoft.com/office/word/2010/wordml" w:rsidR="00A34DC4" w:rsidP="00C16ABF" w:rsidRDefault="00A34DC4" w14:paraId="61CDCEAD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A34DC4" w:rsidP="00C16ABF" w:rsidRDefault="00A34DC4" w14:paraId="6BB9E25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xmlns:wp14="http://schemas.microsoft.com/office/word/2010/wordml" w:rsidR="00A34DC4" w:rsidP="00C16ABF" w:rsidRDefault="00A34DC4" w14:paraId="23DE523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A34DC4" w:rsidP="00C16ABF" w:rsidRDefault="00A34DC4" w14:paraId="52E56223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22A50"/>
    <w:multiLevelType w:val="hybridMultilevel"/>
    <w:tmpl w:val="6374EC7C"/>
    <w:lvl w:ilvl="0" w:tplc="0F1055F8">
      <w:start w:val="1"/>
      <w:numFmt w:val="lowerLetter"/>
      <w:lvlText w:val="%1)"/>
      <w:lvlJc w:val="left"/>
      <w:pPr>
        <w:ind w:left="720" w:hanging="360"/>
      </w:pPr>
      <w:rPr>
        <w:rFonts w:hint="default" w:ascii="Corbel" w:hAnsi="Corbel" w:cs="Arial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287D06"/>
    <w:multiLevelType w:val="hybridMultilevel"/>
    <w:tmpl w:val="DEE6CC44"/>
    <w:lvl w:ilvl="0" w:tplc="F94A2456">
      <w:start w:val="1"/>
      <w:numFmt w:val="lowerLetter"/>
      <w:lvlText w:val="%1)"/>
      <w:lvlJc w:val="left"/>
      <w:pPr>
        <w:ind w:left="720" w:hanging="360"/>
      </w:pPr>
      <w:rPr>
        <w:rFonts w:hint="default" w:ascii="Corbel" w:hAnsi="Corbel" w:cs="Arial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84805"/>
    <w:multiLevelType w:val="hybridMultilevel"/>
    <w:tmpl w:val="3DFC54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16CB1"/>
    <w:multiLevelType w:val="multilevel"/>
    <w:tmpl w:val="18DE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A166E8"/>
    <w:multiLevelType w:val="hybridMultilevel"/>
    <w:tmpl w:val="81B8E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D63E0"/>
    <w:multiLevelType w:val="hybridMultilevel"/>
    <w:tmpl w:val="718201AA"/>
    <w:lvl w:ilvl="0" w:tplc="EE76E966">
      <w:start w:val="1"/>
      <w:numFmt w:val="decimal"/>
      <w:lvlText w:val="%1."/>
      <w:lvlJc w:val="left"/>
      <w:pPr>
        <w:ind w:left="720" w:hanging="360"/>
      </w:pPr>
      <w:rPr>
        <w:rFonts w:hint="default" w:ascii="Corbel" w:hAnsi="Corbel" w:cs="Calibri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C7054"/>
    <w:multiLevelType w:val="hybridMultilevel"/>
    <w:tmpl w:val="40CC2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6D1A7E"/>
    <w:multiLevelType w:val="multilevel"/>
    <w:tmpl w:val="217A9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E944E2"/>
    <w:multiLevelType w:val="hybridMultilevel"/>
    <w:tmpl w:val="45F679DC"/>
    <w:lvl w:ilvl="0" w:tplc="1AB0465A">
      <w:start w:val="1"/>
      <w:numFmt w:val="lowerLetter"/>
      <w:lvlText w:val="%1)"/>
      <w:lvlJc w:val="left"/>
      <w:pPr>
        <w:ind w:left="3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1" w:hanging="360"/>
      </w:pPr>
    </w:lvl>
    <w:lvl w:ilvl="2" w:tplc="0415001B" w:tentative="1">
      <w:start w:val="1"/>
      <w:numFmt w:val="lowerRoman"/>
      <w:lvlText w:val="%3."/>
      <w:lvlJc w:val="right"/>
      <w:pPr>
        <w:ind w:left="1791" w:hanging="180"/>
      </w:pPr>
    </w:lvl>
    <w:lvl w:ilvl="3" w:tplc="0415000F" w:tentative="1">
      <w:start w:val="1"/>
      <w:numFmt w:val="decimal"/>
      <w:lvlText w:val="%4."/>
      <w:lvlJc w:val="left"/>
      <w:pPr>
        <w:ind w:left="2511" w:hanging="360"/>
      </w:pPr>
    </w:lvl>
    <w:lvl w:ilvl="4" w:tplc="04150019" w:tentative="1">
      <w:start w:val="1"/>
      <w:numFmt w:val="lowerLetter"/>
      <w:lvlText w:val="%5."/>
      <w:lvlJc w:val="left"/>
      <w:pPr>
        <w:ind w:left="3231" w:hanging="360"/>
      </w:pPr>
    </w:lvl>
    <w:lvl w:ilvl="5" w:tplc="0415001B" w:tentative="1">
      <w:start w:val="1"/>
      <w:numFmt w:val="lowerRoman"/>
      <w:lvlText w:val="%6."/>
      <w:lvlJc w:val="right"/>
      <w:pPr>
        <w:ind w:left="3951" w:hanging="180"/>
      </w:pPr>
    </w:lvl>
    <w:lvl w:ilvl="6" w:tplc="0415000F" w:tentative="1">
      <w:start w:val="1"/>
      <w:numFmt w:val="decimal"/>
      <w:lvlText w:val="%7."/>
      <w:lvlJc w:val="left"/>
      <w:pPr>
        <w:ind w:left="4671" w:hanging="360"/>
      </w:pPr>
    </w:lvl>
    <w:lvl w:ilvl="7" w:tplc="04150019" w:tentative="1">
      <w:start w:val="1"/>
      <w:numFmt w:val="lowerLetter"/>
      <w:lvlText w:val="%8."/>
      <w:lvlJc w:val="left"/>
      <w:pPr>
        <w:ind w:left="5391" w:hanging="360"/>
      </w:pPr>
    </w:lvl>
    <w:lvl w:ilvl="8" w:tplc="0415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73846EE9"/>
    <w:multiLevelType w:val="hybridMultilevel"/>
    <w:tmpl w:val="E48A2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935AB4"/>
    <w:multiLevelType w:val="hybridMultilevel"/>
    <w:tmpl w:val="7228F332"/>
    <w:lvl w:ilvl="0" w:tplc="003EC4A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7"/>
  </w:num>
  <w:num w:numId="5">
    <w:abstractNumId w:val="11"/>
  </w:num>
  <w:num w:numId="6">
    <w:abstractNumId w:val="5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6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5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029F"/>
    <w:rsid w:val="00022ECE"/>
    <w:rsid w:val="000405E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6F6C"/>
    <w:rsid w:val="00113604"/>
    <w:rsid w:val="00124BFF"/>
    <w:rsid w:val="0012560E"/>
    <w:rsid w:val="00127108"/>
    <w:rsid w:val="00134B13"/>
    <w:rsid w:val="00146BC0"/>
    <w:rsid w:val="00151372"/>
    <w:rsid w:val="00153C41"/>
    <w:rsid w:val="00154381"/>
    <w:rsid w:val="001640A7"/>
    <w:rsid w:val="00164FA7"/>
    <w:rsid w:val="00166A03"/>
    <w:rsid w:val="001718A7"/>
    <w:rsid w:val="001737CF"/>
    <w:rsid w:val="00175082"/>
    <w:rsid w:val="00176083"/>
    <w:rsid w:val="00192F37"/>
    <w:rsid w:val="001A70D2"/>
    <w:rsid w:val="001A7DD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20C"/>
    <w:rsid w:val="00363F78"/>
    <w:rsid w:val="00375B49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0F3A"/>
    <w:rsid w:val="00414E3C"/>
    <w:rsid w:val="0042244A"/>
    <w:rsid w:val="0042745A"/>
    <w:rsid w:val="00431D5C"/>
    <w:rsid w:val="004362C6"/>
    <w:rsid w:val="00437FA2"/>
    <w:rsid w:val="00445970"/>
    <w:rsid w:val="00454F1C"/>
    <w:rsid w:val="00461EFC"/>
    <w:rsid w:val="004652C2"/>
    <w:rsid w:val="004665C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4C8B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F35"/>
    <w:rsid w:val="00763BF1"/>
    <w:rsid w:val="00766FD4"/>
    <w:rsid w:val="0078168C"/>
    <w:rsid w:val="00787C2A"/>
    <w:rsid w:val="00790E27"/>
    <w:rsid w:val="007A36E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6827"/>
    <w:rsid w:val="00884922"/>
    <w:rsid w:val="00885F64"/>
    <w:rsid w:val="008917F9"/>
    <w:rsid w:val="008968B3"/>
    <w:rsid w:val="008A45F7"/>
    <w:rsid w:val="008C0CC0"/>
    <w:rsid w:val="008C19A9"/>
    <w:rsid w:val="008C379D"/>
    <w:rsid w:val="008C5147"/>
    <w:rsid w:val="008C5359"/>
    <w:rsid w:val="008C5363"/>
    <w:rsid w:val="008C6229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D2C"/>
    <w:rsid w:val="0097017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4DC4"/>
    <w:rsid w:val="00A35E76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6CE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957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D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43D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9C"/>
    <w:rsid w:val="00D352C9"/>
    <w:rsid w:val="00D425B2"/>
    <w:rsid w:val="00D428D6"/>
    <w:rsid w:val="00D4310A"/>
    <w:rsid w:val="00D552B2"/>
    <w:rsid w:val="00D608D1"/>
    <w:rsid w:val="00D63981"/>
    <w:rsid w:val="00D674ED"/>
    <w:rsid w:val="00D74119"/>
    <w:rsid w:val="00D8075B"/>
    <w:rsid w:val="00D8678B"/>
    <w:rsid w:val="00DA2114"/>
    <w:rsid w:val="00DA526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E99"/>
    <w:rsid w:val="00F070AB"/>
    <w:rsid w:val="00F17567"/>
    <w:rsid w:val="00F27A7B"/>
    <w:rsid w:val="00F526AF"/>
    <w:rsid w:val="00F55949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B26EEAB"/>
    <w:rsid w:val="2DABDEAA"/>
    <w:rsid w:val="450BDE8E"/>
    <w:rsid w:val="450BDE8E"/>
    <w:rsid w:val="457ACAE8"/>
    <w:rsid w:val="4955E1FB"/>
    <w:rsid w:val="4B73C359"/>
    <w:rsid w:val="56C5C03F"/>
    <w:rsid w:val="5850B41F"/>
    <w:rsid w:val="586190A0"/>
    <w:rsid w:val="5FC1C1EB"/>
    <w:rsid w:val="6F452450"/>
    <w:rsid w:val="727152F5"/>
    <w:rsid w:val="781437F1"/>
    <w:rsid w:val="794F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D9113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63981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xcontentpasted0" w:customStyle="1">
    <w:name w:val="x_contentpasted0"/>
    <w:basedOn w:val="Domylnaczcionkaakapitu"/>
    <w:rsid w:val="00B92D85"/>
  </w:style>
  <w:style w:type="character" w:styleId="apple-converted-space" w:customStyle="1">
    <w:name w:val="apple-converted-space"/>
    <w:basedOn w:val="Domylnaczcionkaakapitu"/>
    <w:rsid w:val="00B92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5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7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7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7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1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0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BB7E6-FE2E-2445-B28F-B9F1B020E2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12</revision>
  <lastPrinted>2019-02-06T12:12:00.0000000Z</lastPrinted>
  <dcterms:created xsi:type="dcterms:W3CDTF">2021-12-13T18:01:00.0000000Z</dcterms:created>
  <dcterms:modified xsi:type="dcterms:W3CDTF">2023-09-30T19:18:32.1353563Z</dcterms:modified>
</coreProperties>
</file>